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3AA8" w14:textId="6118A410" w:rsidR="00BD0710" w:rsidRDefault="00BD0710" w:rsidP="003067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</w:t>
      </w:r>
      <w:r w:rsidR="00340550">
        <w:rPr>
          <w:rFonts w:cs="Times New Roman"/>
          <w:szCs w:val="24"/>
          <w:u w:val="single"/>
        </w:rPr>
        <w:t>obert</w:t>
      </w:r>
      <w:r>
        <w:rPr>
          <w:rFonts w:cs="Times New Roman"/>
          <w:szCs w:val="24"/>
          <w:u w:val="single"/>
        </w:rPr>
        <w:t xml:space="preserve"> KYMBER</w:t>
      </w:r>
      <w:r>
        <w:rPr>
          <w:rFonts w:cs="Times New Roman"/>
          <w:szCs w:val="24"/>
        </w:rPr>
        <w:t xml:space="preserve">       (fl.1466)</w:t>
      </w:r>
    </w:p>
    <w:p w14:paraId="5951E378" w14:textId="2D9ACA8E" w:rsidR="00BD0710" w:rsidRDefault="00BD0710" w:rsidP="003067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26598659" w14:textId="5383D93A" w:rsidR="00BD0710" w:rsidRDefault="00BD0710" w:rsidP="003067BA">
      <w:pPr>
        <w:pStyle w:val="NoSpacing"/>
        <w:rPr>
          <w:rFonts w:cs="Times New Roman"/>
          <w:szCs w:val="24"/>
        </w:rPr>
      </w:pPr>
    </w:p>
    <w:p w14:paraId="04315832" w14:textId="74112CA2" w:rsidR="00BD0710" w:rsidRDefault="00BD0710" w:rsidP="003067BA">
      <w:pPr>
        <w:pStyle w:val="NoSpacing"/>
        <w:rPr>
          <w:rFonts w:cs="Times New Roman"/>
          <w:szCs w:val="24"/>
        </w:rPr>
      </w:pPr>
    </w:p>
    <w:p w14:paraId="66F163C0" w14:textId="77777777" w:rsidR="00BD0710" w:rsidRDefault="00BD0710" w:rsidP="00BD0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Oct.1466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Emmesley</w:t>
      </w:r>
      <w:proofErr w:type="spellEnd"/>
      <w:r>
        <w:rPr>
          <w:rFonts w:cs="Times New Roman"/>
          <w:szCs w:val="24"/>
        </w:rPr>
        <w:t xml:space="preserve">, saddler(q.v.), gifted his goods and chattels to him,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558CAC9E" w14:textId="18140828" w:rsidR="00BD0710" w:rsidRDefault="00BD0710" w:rsidP="00BD0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Aston, saddler(q.v.), and Nicholas Ludlowe, clerk(q.v.), all of London.</w:t>
      </w:r>
    </w:p>
    <w:p w14:paraId="10C70A82" w14:textId="77777777" w:rsidR="00BD0710" w:rsidRPr="00E903AC" w:rsidRDefault="00BD0710" w:rsidP="00BD0710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3EEAE04A" w14:textId="000E8AA7" w:rsidR="00BD0710" w:rsidRDefault="00BD0710" w:rsidP="00BD0710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161)</w:t>
      </w:r>
    </w:p>
    <w:p w14:paraId="48E9CF08" w14:textId="1338E508" w:rsidR="00E367CD" w:rsidRDefault="00E367CD" w:rsidP="00E367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purchased ivory from the Cutlers’ Company.</w:t>
      </w:r>
    </w:p>
    <w:p w14:paraId="74D6C841" w14:textId="069AE88E" w:rsidR="00E367CD" w:rsidRDefault="00E367CD" w:rsidP="00E367C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p.215)</w:t>
      </w:r>
    </w:p>
    <w:p w14:paraId="7FD844EE" w14:textId="29F1E788" w:rsidR="00E367CD" w:rsidRPr="00E367CD" w:rsidRDefault="00E367CD" w:rsidP="00E367C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1498-9</w:t>
      </w:r>
      <w:r>
        <w:rPr>
          <w:rFonts w:eastAsia="Times New Roman" w:cs="Times New Roman"/>
          <w:szCs w:val="24"/>
        </w:rPr>
        <w:tab/>
        <w:t xml:space="preserve">He took on an apprentice, Robert </w:t>
      </w:r>
      <w:proofErr w:type="spellStart"/>
      <w:r>
        <w:rPr>
          <w:rFonts w:eastAsia="Times New Roman" w:cs="Times New Roman"/>
          <w:szCs w:val="24"/>
        </w:rPr>
        <w:t>Leycester</w:t>
      </w:r>
      <w:proofErr w:type="spellEnd"/>
      <w:r>
        <w:rPr>
          <w:rFonts w:eastAsia="Times New Roman" w:cs="Times New Roman"/>
          <w:szCs w:val="24"/>
        </w:rPr>
        <w:t>(q.v.).    (ibid.)</w:t>
      </w:r>
    </w:p>
    <w:p w14:paraId="08B722ED" w14:textId="6ECD6C7B" w:rsidR="00E367CD" w:rsidRDefault="00E367CD" w:rsidP="00E367CD">
      <w:pPr>
        <w:pStyle w:val="NoSpacing"/>
        <w:rPr>
          <w:rFonts w:cs="Times New Roman"/>
          <w:szCs w:val="24"/>
        </w:rPr>
      </w:pPr>
    </w:p>
    <w:p w14:paraId="53AB4029" w14:textId="77777777" w:rsidR="00BD0710" w:rsidRDefault="00BD0710" w:rsidP="00BD0710">
      <w:pPr>
        <w:pStyle w:val="NoSpacing"/>
        <w:rPr>
          <w:rFonts w:cs="Times New Roman"/>
          <w:szCs w:val="24"/>
        </w:rPr>
      </w:pPr>
    </w:p>
    <w:p w14:paraId="6BC95775" w14:textId="77777777" w:rsidR="00BD0710" w:rsidRDefault="00BD0710" w:rsidP="00BD0710">
      <w:pPr>
        <w:pStyle w:val="NoSpacing"/>
        <w:rPr>
          <w:rFonts w:cs="Times New Roman"/>
          <w:szCs w:val="24"/>
        </w:rPr>
      </w:pPr>
    </w:p>
    <w:p w14:paraId="262D194B" w14:textId="404C1EFA" w:rsidR="00BD0710" w:rsidRDefault="00BD0710" w:rsidP="00BD0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2022</w:t>
      </w:r>
    </w:p>
    <w:p w14:paraId="434D3D1A" w14:textId="4FE7E7A8" w:rsidR="00E367CD" w:rsidRDefault="00E367CD" w:rsidP="00BD0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p w14:paraId="51EA4514" w14:textId="2B301A67" w:rsidR="00BD0710" w:rsidRPr="00BD0710" w:rsidRDefault="00BD0710" w:rsidP="003067BA">
      <w:pPr>
        <w:pStyle w:val="NoSpacing"/>
        <w:rPr>
          <w:rFonts w:cs="Times New Roman"/>
          <w:szCs w:val="24"/>
        </w:rPr>
      </w:pPr>
    </w:p>
    <w:p w14:paraId="05E50F16" w14:textId="7802958E" w:rsidR="003067BA" w:rsidRPr="003067BA" w:rsidRDefault="003067BA" w:rsidP="003067BA">
      <w:pPr>
        <w:pStyle w:val="NoSpacing"/>
        <w:rPr>
          <w:rFonts w:cs="Times New Roman"/>
          <w:szCs w:val="24"/>
        </w:rPr>
      </w:pPr>
    </w:p>
    <w:sectPr w:rsidR="003067BA" w:rsidRPr="003067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9D22A" w14:textId="77777777" w:rsidR="003067BA" w:rsidRDefault="003067BA" w:rsidP="009139A6">
      <w:r>
        <w:separator/>
      </w:r>
    </w:p>
  </w:endnote>
  <w:endnote w:type="continuationSeparator" w:id="0">
    <w:p w14:paraId="449D942A" w14:textId="77777777" w:rsidR="003067BA" w:rsidRDefault="003067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B2A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03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CA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814B" w14:textId="77777777" w:rsidR="003067BA" w:rsidRDefault="003067BA" w:rsidP="009139A6">
      <w:r>
        <w:separator/>
      </w:r>
    </w:p>
  </w:footnote>
  <w:footnote w:type="continuationSeparator" w:id="0">
    <w:p w14:paraId="66D50311" w14:textId="77777777" w:rsidR="003067BA" w:rsidRDefault="003067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D55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BE0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B5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BA"/>
    <w:rsid w:val="000666E0"/>
    <w:rsid w:val="002510B7"/>
    <w:rsid w:val="003067BA"/>
    <w:rsid w:val="00340550"/>
    <w:rsid w:val="005C130B"/>
    <w:rsid w:val="00826F5C"/>
    <w:rsid w:val="009139A6"/>
    <w:rsid w:val="009448BB"/>
    <w:rsid w:val="00947624"/>
    <w:rsid w:val="00A3176C"/>
    <w:rsid w:val="00AE65F8"/>
    <w:rsid w:val="00BA00AB"/>
    <w:rsid w:val="00BD0710"/>
    <w:rsid w:val="00CB4ED9"/>
    <w:rsid w:val="00E367C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B3515"/>
  <w15:chartTrackingRefBased/>
  <w15:docId w15:val="{C9488427-9FEF-41FD-8D34-9ACAA41A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2022-10-25T11:34:00Z</dcterms:created>
  <dcterms:modified xsi:type="dcterms:W3CDTF">2023-05-23T12:16:00Z</dcterms:modified>
</cp:coreProperties>
</file>